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Ashfield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Ashfield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Ashfield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Ashfield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Ashfield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Ashfield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59.3% </w:t>
      </w:r>
      <w:r w:rsidRPr="004747BF">
        <w:rPr>
          <w:rFonts w:ascii="Libre Franklin Light" w:eastAsia="Times New Roman" w:hAnsi="Libre Franklin Light" w:cs="Calibri Light"/>
        </w:rPr>
        <w:t xml:space="preserve">of those respondents classified as PGSI 8+ in Ashfield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Ashfield is estimated to be </w:t>
      </w:r>
      <w:r w:rsidRPr="00773DF7">
        <w:rPr>
          <w:rFonts w:ascii="Libre Franklin Light" w:eastAsia="Times New Roman" w:hAnsi="Libre Franklin Light" w:cs="Calibri Light"/>
          <w:b/>
          <w:bCs/>
          <w:color w:val="C45911" w:themeColor="accent2" w:themeShade="BF"/>
        </w:rPr>
        <w:t xml:space="preserve">£1,496,724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Ashfield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Ashfield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sh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Ashfield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sh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Ashfield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sh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Ashfield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Ashfield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Ashfield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Ashfield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Ashfield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£1,496,724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Ashfield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£24,379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£504,175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£36,117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£18,623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£903,272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£1,496,724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Ashfield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Ashfield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Ashfield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Ashfield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Ashfield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Ashfield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9BD4B2D-6959-46DD-8952-F4B0AC3B7D9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